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FD7D87" w14:textId="77777777" w:rsidR="0085181C" w:rsidRDefault="0085181C" w:rsidP="0085181C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Walter COLYN</w:t>
      </w:r>
      <w:r>
        <w:rPr>
          <w:rFonts w:eastAsia="Times New Roman"/>
        </w:rPr>
        <w:t xml:space="preserve"> 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fl.1419)</w:t>
      </w:r>
    </w:p>
    <w:p w14:paraId="5AC57171" w14:textId="77777777" w:rsidR="0085181C" w:rsidRDefault="0085181C" w:rsidP="0085181C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of </w:t>
      </w:r>
      <w:proofErr w:type="spellStart"/>
      <w:r>
        <w:rPr>
          <w:rFonts w:eastAsia="Times New Roman"/>
        </w:rPr>
        <w:t>Coltesworthy</w:t>
      </w:r>
      <w:proofErr w:type="spellEnd"/>
      <w:r>
        <w:rPr>
          <w:rFonts w:eastAsia="Times New Roman"/>
        </w:rPr>
        <w:t>, Devon.</w:t>
      </w:r>
    </w:p>
    <w:p w14:paraId="639DEE3D" w14:textId="77777777" w:rsidR="0085181C" w:rsidRDefault="0085181C" w:rsidP="0085181C">
      <w:pPr>
        <w:pStyle w:val="NoSpacing"/>
        <w:rPr>
          <w:rFonts w:eastAsia="Times New Roman"/>
        </w:rPr>
      </w:pPr>
    </w:p>
    <w:p w14:paraId="3CC99378" w14:textId="77777777" w:rsidR="0085181C" w:rsidRDefault="0085181C" w:rsidP="0085181C">
      <w:pPr>
        <w:pStyle w:val="NoSpacing"/>
        <w:rPr>
          <w:rFonts w:eastAsia="Times New Roman"/>
        </w:rPr>
      </w:pPr>
    </w:p>
    <w:p w14:paraId="1C2B3F5C" w14:textId="77777777" w:rsidR="0085181C" w:rsidRDefault="0085181C" w:rsidP="0085181C">
      <w:pPr>
        <w:pStyle w:val="NoSpacing"/>
        <w:rPr>
          <w:rFonts w:eastAsia="Times New Roman"/>
        </w:rPr>
      </w:pPr>
      <w:r>
        <w:rPr>
          <w:rFonts w:eastAsia="Times New Roman"/>
        </w:rPr>
        <w:t>Son:   Richard of London, apprentice ironmonger(q.v.)</w:t>
      </w:r>
    </w:p>
    <w:p w14:paraId="422A5AF4" w14:textId="77777777" w:rsidR="0085181C" w:rsidRDefault="0085181C" w:rsidP="0085181C">
      <w:pPr>
        <w:pStyle w:val="NoSpacing"/>
        <w:rPr>
          <w:rFonts w:eastAsia="Times New Roman"/>
        </w:rPr>
      </w:pPr>
      <w:r w:rsidRPr="00077E02"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t>A.</w:t>
      </w:r>
      <w:proofErr w:type="gramStart"/>
      <w:r w:rsidRPr="00077E02">
        <w:t>H.Thomas</w:t>
      </w:r>
      <w:proofErr w:type="spellEnd"/>
      <w:proofErr w:type="gramEnd"/>
      <w:r w:rsidRPr="00077E02">
        <w:t xml:space="preserve"> pub. Cambridge University Press 1943 p.</w:t>
      </w:r>
      <w:r>
        <w:rPr>
          <w:rFonts w:eastAsia="Times New Roman"/>
        </w:rPr>
        <w:t>71)</w:t>
      </w:r>
    </w:p>
    <w:p w14:paraId="6DF014C2" w14:textId="77777777" w:rsidR="0085181C" w:rsidRDefault="0085181C" w:rsidP="0085181C">
      <w:pPr>
        <w:pStyle w:val="NoSpacing"/>
        <w:rPr>
          <w:rFonts w:eastAsia="Times New Roman"/>
        </w:rPr>
      </w:pPr>
    </w:p>
    <w:p w14:paraId="2E5959AD" w14:textId="77777777" w:rsidR="0085181C" w:rsidRDefault="0085181C" w:rsidP="0085181C">
      <w:pPr>
        <w:pStyle w:val="NoSpacing"/>
        <w:rPr>
          <w:rFonts w:eastAsia="Times New Roman"/>
        </w:rPr>
      </w:pPr>
    </w:p>
    <w:p w14:paraId="34D21DC9" w14:textId="77777777" w:rsidR="0085181C" w:rsidRDefault="0085181C" w:rsidP="0085181C">
      <w:pPr>
        <w:pStyle w:val="NoSpacing"/>
        <w:rPr>
          <w:rFonts w:eastAsia="Times New Roman"/>
        </w:rPr>
      </w:pPr>
      <w:r>
        <w:rPr>
          <w:rFonts w:eastAsia="Times New Roman"/>
        </w:rPr>
        <w:t>20 Aug.1419</w:t>
      </w:r>
      <w:r>
        <w:rPr>
          <w:rFonts w:eastAsia="Times New Roman"/>
        </w:rPr>
        <w:tab/>
        <w:t xml:space="preserve">His son, Richard(q.v.), was exonerated from his apprenticeship to Thomas </w:t>
      </w:r>
    </w:p>
    <w:p w14:paraId="7BCD7CFC" w14:textId="77777777" w:rsidR="0085181C" w:rsidRDefault="0085181C" w:rsidP="0085181C">
      <w:pPr>
        <w:pStyle w:val="NoSpacing"/>
        <w:ind w:left="1440"/>
        <w:rPr>
          <w:rFonts w:eastAsia="Times New Roman"/>
        </w:rPr>
      </w:pPr>
      <w:r>
        <w:rPr>
          <w:rFonts w:eastAsia="Times New Roman"/>
        </w:rPr>
        <w:t>Podmore of London, ironmonger(q.v.), because the latter had not enrolled him at Guildhall and had left the city.     (ibid.)</w:t>
      </w:r>
    </w:p>
    <w:p w14:paraId="1540CF01" w14:textId="77777777" w:rsidR="0085181C" w:rsidRDefault="0085181C" w:rsidP="0085181C">
      <w:pPr>
        <w:pStyle w:val="NoSpacing"/>
        <w:rPr>
          <w:rFonts w:eastAsia="Times New Roman"/>
        </w:rPr>
      </w:pPr>
    </w:p>
    <w:p w14:paraId="72520BCA" w14:textId="77777777" w:rsidR="0085181C" w:rsidRDefault="0085181C" w:rsidP="0085181C">
      <w:pPr>
        <w:pStyle w:val="NoSpacing"/>
        <w:rPr>
          <w:rFonts w:eastAsia="Times New Roman"/>
        </w:rPr>
      </w:pPr>
    </w:p>
    <w:p w14:paraId="509B2796" w14:textId="77777777" w:rsidR="0085181C" w:rsidRDefault="0085181C" w:rsidP="0085181C">
      <w:pPr>
        <w:pStyle w:val="NoSpacing"/>
        <w:rPr>
          <w:rFonts w:eastAsia="Times New Roman"/>
        </w:rPr>
      </w:pPr>
      <w:r>
        <w:rPr>
          <w:rFonts w:eastAsia="Times New Roman"/>
        </w:rPr>
        <w:t>25 July 2024</w:t>
      </w:r>
    </w:p>
    <w:p w14:paraId="6D11B69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010F17" w14:textId="77777777" w:rsidR="0085181C" w:rsidRDefault="0085181C" w:rsidP="009139A6">
      <w:r>
        <w:separator/>
      </w:r>
    </w:p>
  </w:endnote>
  <w:endnote w:type="continuationSeparator" w:id="0">
    <w:p w14:paraId="15D02911" w14:textId="77777777" w:rsidR="0085181C" w:rsidRDefault="008518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FC8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CB78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3BB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DC1B3" w14:textId="77777777" w:rsidR="0085181C" w:rsidRDefault="0085181C" w:rsidP="009139A6">
      <w:r>
        <w:separator/>
      </w:r>
    </w:p>
  </w:footnote>
  <w:footnote w:type="continuationSeparator" w:id="0">
    <w:p w14:paraId="288C62C4" w14:textId="77777777" w:rsidR="0085181C" w:rsidRDefault="008518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B39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6F8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30E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81C"/>
    <w:rsid w:val="000666E0"/>
    <w:rsid w:val="002510B7"/>
    <w:rsid w:val="00270799"/>
    <w:rsid w:val="005C130B"/>
    <w:rsid w:val="00826F5C"/>
    <w:rsid w:val="0085181C"/>
    <w:rsid w:val="009139A6"/>
    <w:rsid w:val="009411C2"/>
    <w:rsid w:val="009448BB"/>
    <w:rsid w:val="00947624"/>
    <w:rsid w:val="00A129B2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8286E"/>
  <w15:chartTrackingRefBased/>
  <w15:docId w15:val="{5AE087AD-2FC0-4D07-BDC5-2E09AAFD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2024-07-27T06:25:00Z</dcterms:created>
  <dcterms:modified xsi:type="dcterms:W3CDTF">2024-07-27T06:25:00Z</dcterms:modified>
</cp:coreProperties>
</file>